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63"/>
        <w:gridCol w:w="1558"/>
        <w:gridCol w:w="285"/>
        <w:gridCol w:w="1843"/>
        <w:gridCol w:w="1559"/>
        <w:gridCol w:w="142"/>
        <w:gridCol w:w="1926"/>
      </w:tblGrid>
      <w:tr w:rsidR="00466405" w:rsidRPr="00177569" w14:paraId="0E433CDC" w14:textId="77777777" w:rsidTr="00177569">
        <w:trPr>
          <w:trHeight w:val="397"/>
        </w:trPr>
        <w:tc>
          <w:tcPr>
            <w:tcW w:w="9576" w:type="dxa"/>
            <w:gridSpan w:val="7"/>
            <w:shd w:val="clear" w:color="auto" w:fill="01A1DF"/>
            <w:vAlign w:val="center"/>
          </w:tcPr>
          <w:p w14:paraId="64864649" w14:textId="6FEA1B3A" w:rsidR="00466405" w:rsidRPr="00177569" w:rsidRDefault="00466405" w:rsidP="00AC6EEE">
            <w:pPr>
              <w:spacing w:after="0"/>
              <w:jc w:val="center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  <w:r w:rsidRPr="00774E02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  <w:lang w:val="en-GB"/>
              </w:rPr>
              <w:t>Student Development Plan</w:t>
            </w:r>
          </w:p>
        </w:tc>
      </w:tr>
      <w:tr w:rsidR="00690DAC" w:rsidRPr="00177569" w14:paraId="121CA555" w14:textId="77777777" w:rsidTr="00B145C2">
        <w:trPr>
          <w:trHeight w:val="397"/>
        </w:trPr>
        <w:tc>
          <w:tcPr>
            <w:tcW w:w="9576" w:type="dxa"/>
            <w:gridSpan w:val="7"/>
            <w:vAlign w:val="center"/>
          </w:tcPr>
          <w:p w14:paraId="47A14D3B" w14:textId="77777777" w:rsidR="00690DAC" w:rsidRPr="00177569" w:rsidRDefault="00690DAC" w:rsidP="00B145C2">
            <w:pPr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  <w:r w:rsidRPr="00177569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>T Level Foundation Course Title:</w:t>
            </w:r>
          </w:p>
        </w:tc>
      </w:tr>
      <w:tr w:rsidR="00690DAC" w:rsidRPr="00177569" w14:paraId="321E9F0D" w14:textId="77777777" w:rsidTr="00B145C2">
        <w:trPr>
          <w:trHeight w:val="397"/>
        </w:trPr>
        <w:tc>
          <w:tcPr>
            <w:tcW w:w="9576" w:type="dxa"/>
            <w:gridSpan w:val="7"/>
            <w:vAlign w:val="center"/>
          </w:tcPr>
          <w:p w14:paraId="6FFF59A2" w14:textId="5EB0CD7E" w:rsidR="00690DAC" w:rsidRPr="00177569" w:rsidRDefault="00690DAC" w:rsidP="00B145C2">
            <w:pPr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  <w:r w:rsidRPr="00177569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 xml:space="preserve">Student </w:t>
            </w:r>
            <w:r w:rsidR="00177569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>n</w:t>
            </w:r>
            <w:r w:rsidRPr="00177569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>ame:</w:t>
            </w:r>
          </w:p>
        </w:tc>
      </w:tr>
      <w:tr w:rsidR="00690DAC" w:rsidRPr="00177569" w14:paraId="3888D55D" w14:textId="77777777" w:rsidTr="00B145C2">
        <w:trPr>
          <w:trHeight w:val="397"/>
        </w:trPr>
        <w:tc>
          <w:tcPr>
            <w:tcW w:w="9576" w:type="dxa"/>
            <w:gridSpan w:val="7"/>
            <w:vAlign w:val="center"/>
          </w:tcPr>
          <w:p w14:paraId="5BC891A9" w14:textId="1948E103" w:rsidR="00690DAC" w:rsidRPr="00177569" w:rsidRDefault="00690DAC" w:rsidP="00B145C2">
            <w:pPr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  <w:r w:rsidRPr="00177569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 xml:space="preserve">Review </w:t>
            </w:r>
            <w:r w:rsidR="00177569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>m</w:t>
            </w:r>
            <w:r w:rsidRPr="00177569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 xml:space="preserve">eeting (e.g. </w:t>
            </w:r>
            <w:r w:rsidR="00177569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>m</w:t>
            </w:r>
            <w:r w:rsidRPr="00177569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 xml:space="preserve">eeting 1, 2, 3, 4): </w:t>
            </w:r>
          </w:p>
        </w:tc>
      </w:tr>
      <w:tr w:rsidR="00690DAC" w:rsidRPr="00177569" w14:paraId="346C0198" w14:textId="77777777" w:rsidTr="00B145C2">
        <w:trPr>
          <w:trHeight w:val="962"/>
        </w:trPr>
        <w:tc>
          <w:tcPr>
            <w:tcW w:w="9576" w:type="dxa"/>
            <w:gridSpan w:val="7"/>
            <w:vAlign w:val="center"/>
          </w:tcPr>
          <w:p w14:paraId="746E29DF" w14:textId="77777777" w:rsidR="00690DAC" w:rsidRPr="00177569" w:rsidRDefault="00690DAC" w:rsidP="00B145C2">
            <w:pPr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  <w:r w:rsidRPr="00177569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>1: How am I doing so far?</w:t>
            </w:r>
          </w:p>
          <w:p w14:paraId="41494F17" w14:textId="77777777" w:rsidR="00690DAC" w:rsidRPr="00177569" w:rsidRDefault="00690DAC" w:rsidP="00B145C2">
            <w:pPr>
              <w:rPr>
                <w:rFonts w:ascii="Lato" w:hAnsi="Lato"/>
                <w:i/>
                <w:iCs/>
                <w:sz w:val="20"/>
                <w:szCs w:val="20"/>
                <w:lang w:val="en-GB"/>
              </w:rPr>
            </w:pPr>
            <w:r w:rsidRPr="00177569">
              <w:rPr>
                <w:rFonts w:ascii="Lato" w:hAnsi="Lato"/>
                <w:i/>
                <w:iCs/>
                <w:sz w:val="20"/>
                <w:szCs w:val="20"/>
                <w:lang w:val="en-GB"/>
              </w:rPr>
              <w:t>Rate yourself in each area. Tick the box that best fits you.</w:t>
            </w:r>
          </w:p>
        </w:tc>
      </w:tr>
      <w:tr w:rsidR="00690DAC" w:rsidRPr="00177569" w14:paraId="59499912" w14:textId="77777777" w:rsidTr="00177569">
        <w:trPr>
          <w:trHeight w:val="495"/>
        </w:trPr>
        <w:tc>
          <w:tcPr>
            <w:tcW w:w="2263" w:type="dxa"/>
            <w:shd w:val="clear" w:color="auto" w:fill="01A1DF"/>
            <w:vAlign w:val="center"/>
          </w:tcPr>
          <w:p w14:paraId="2E85EEB3" w14:textId="77777777" w:rsidR="00690DAC" w:rsidRPr="00774E02" w:rsidRDefault="00690DAC" w:rsidP="00A636D9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  <w:lang w:val="en-GB"/>
              </w:rPr>
            </w:pPr>
            <w:r w:rsidRPr="00774E02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  <w:lang w:val="en-GB"/>
              </w:rPr>
              <w:t>Theme</w:t>
            </w:r>
          </w:p>
        </w:tc>
        <w:tc>
          <w:tcPr>
            <w:tcW w:w="1843" w:type="dxa"/>
            <w:gridSpan w:val="2"/>
            <w:shd w:val="clear" w:color="auto" w:fill="01A1DF"/>
            <w:vAlign w:val="center"/>
          </w:tcPr>
          <w:p w14:paraId="632311A2" w14:textId="77777777" w:rsidR="00690DAC" w:rsidRPr="00774E02" w:rsidRDefault="00690DAC" w:rsidP="00A636D9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  <w:lang w:val="en-GB"/>
              </w:rPr>
            </w:pPr>
            <w:r w:rsidRPr="00774E02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  <w:lang w:val="en-GB"/>
              </w:rPr>
              <w:t>I need support with</w:t>
            </w:r>
          </w:p>
        </w:tc>
        <w:tc>
          <w:tcPr>
            <w:tcW w:w="1843" w:type="dxa"/>
            <w:shd w:val="clear" w:color="auto" w:fill="01A1DF"/>
            <w:vAlign w:val="center"/>
          </w:tcPr>
          <w:p w14:paraId="53684E10" w14:textId="77777777" w:rsidR="00690DAC" w:rsidRPr="00774E02" w:rsidRDefault="00690DAC" w:rsidP="00A636D9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  <w:lang w:val="en-GB"/>
              </w:rPr>
            </w:pPr>
            <w:r w:rsidRPr="00774E02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  <w:lang w:val="en-GB"/>
              </w:rPr>
              <w:t>I’m getting better at</w:t>
            </w:r>
          </w:p>
        </w:tc>
        <w:tc>
          <w:tcPr>
            <w:tcW w:w="1701" w:type="dxa"/>
            <w:gridSpan w:val="2"/>
            <w:shd w:val="clear" w:color="auto" w:fill="01A1DF"/>
            <w:vAlign w:val="center"/>
          </w:tcPr>
          <w:p w14:paraId="6387B053" w14:textId="77777777" w:rsidR="00690DAC" w:rsidRPr="00774E02" w:rsidRDefault="00690DAC" w:rsidP="00A636D9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  <w:lang w:val="en-GB"/>
              </w:rPr>
            </w:pPr>
            <w:r w:rsidRPr="00774E02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  <w:lang w:val="en-GB"/>
              </w:rPr>
              <w:t>I’m doing well at</w:t>
            </w:r>
          </w:p>
        </w:tc>
        <w:tc>
          <w:tcPr>
            <w:tcW w:w="1926" w:type="dxa"/>
            <w:shd w:val="clear" w:color="auto" w:fill="01A1DF"/>
            <w:vAlign w:val="center"/>
          </w:tcPr>
          <w:p w14:paraId="67844B4C" w14:textId="77777777" w:rsidR="00690DAC" w:rsidRPr="00774E02" w:rsidRDefault="00690DAC" w:rsidP="00A636D9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  <w:lang w:val="en-GB"/>
              </w:rPr>
            </w:pPr>
            <w:r w:rsidRPr="00774E02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  <w:lang w:val="en-GB"/>
              </w:rPr>
              <w:t xml:space="preserve">I’m </w:t>
            </w:r>
            <w:proofErr w:type="gramStart"/>
            <w:r w:rsidRPr="00774E02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  <w:lang w:val="en-GB"/>
              </w:rPr>
              <w:t>really confident</w:t>
            </w:r>
            <w:proofErr w:type="gramEnd"/>
            <w:r w:rsidRPr="00774E02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  <w:lang w:val="en-GB"/>
              </w:rPr>
              <w:t xml:space="preserve"> in</w:t>
            </w:r>
          </w:p>
        </w:tc>
      </w:tr>
      <w:tr w:rsidR="00690DAC" w:rsidRPr="00177569" w14:paraId="111FAAAF" w14:textId="77777777" w:rsidTr="00A636D9">
        <w:trPr>
          <w:trHeight w:val="567"/>
        </w:trPr>
        <w:tc>
          <w:tcPr>
            <w:tcW w:w="2263" w:type="dxa"/>
            <w:vAlign w:val="center"/>
          </w:tcPr>
          <w:p w14:paraId="7782280B" w14:textId="77777777" w:rsidR="00690DAC" w:rsidRPr="00177569" w:rsidRDefault="00690DAC" w:rsidP="00B145C2">
            <w:pPr>
              <w:jc w:val="center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  <w:r w:rsidRPr="00177569">
              <w:rPr>
                <w:rFonts w:ascii="Lato" w:hAnsi="Lato"/>
                <w:sz w:val="20"/>
                <w:szCs w:val="20"/>
                <w:lang w:val="en-GB"/>
              </w:rPr>
              <w:t>English</w:t>
            </w:r>
          </w:p>
        </w:tc>
        <w:tc>
          <w:tcPr>
            <w:tcW w:w="1843" w:type="dxa"/>
            <w:gridSpan w:val="2"/>
            <w:vAlign w:val="center"/>
          </w:tcPr>
          <w:p w14:paraId="57472C66" w14:textId="77777777" w:rsidR="00690DAC" w:rsidRPr="00177569" w:rsidRDefault="00690DAC" w:rsidP="00B145C2">
            <w:pPr>
              <w:jc w:val="center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  <w:tc>
          <w:tcPr>
            <w:tcW w:w="1843" w:type="dxa"/>
            <w:vAlign w:val="center"/>
          </w:tcPr>
          <w:p w14:paraId="607F2F60" w14:textId="77777777" w:rsidR="00690DAC" w:rsidRPr="00177569" w:rsidRDefault="00690DAC" w:rsidP="00B145C2">
            <w:pPr>
              <w:jc w:val="center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0A496C6A" w14:textId="77777777" w:rsidR="00690DAC" w:rsidRPr="00177569" w:rsidRDefault="00690DAC" w:rsidP="00B145C2">
            <w:pPr>
              <w:jc w:val="center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  <w:tc>
          <w:tcPr>
            <w:tcW w:w="1926" w:type="dxa"/>
            <w:vAlign w:val="center"/>
          </w:tcPr>
          <w:p w14:paraId="3DD0DF9F" w14:textId="77777777" w:rsidR="00690DAC" w:rsidRPr="00177569" w:rsidRDefault="00690DAC" w:rsidP="00B145C2">
            <w:pPr>
              <w:jc w:val="center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</w:tr>
      <w:tr w:rsidR="00690DAC" w:rsidRPr="00177569" w14:paraId="14031B16" w14:textId="77777777" w:rsidTr="00A636D9">
        <w:trPr>
          <w:trHeight w:val="567"/>
        </w:trPr>
        <w:tc>
          <w:tcPr>
            <w:tcW w:w="2263" w:type="dxa"/>
            <w:vAlign w:val="center"/>
          </w:tcPr>
          <w:p w14:paraId="06E3BFD6" w14:textId="77777777" w:rsidR="00690DAC" w:rsidRPr="00177569" w:rsidRDefault="00690DAC" w:rsidP="00B145C2">
            <w:pPr>
              <w:jc w:val="center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  <w:r w:rsidRPr="00177569">
              <w:rPr>
                <w:rFonts w:ascii="Lato" w:hAnsi="Lato"/>
                <w:sz w:val="20"/>
                <w:szCs w:val="20"/>
                <w:lang w:val="en-GB"/>
              </w:rPr>
              <w:t>Maths</w:t>
            </w:r>
          </w:p>
        </w:tc>
        <w:tc>
          <w:tcPr>
            <w:tcW w:w="1843" w:type="dxa"/>
            <w:gridSpan w:val="2"/>
            <w:vAlign w:val="center"/>
          </w:tcPr>
          <w:p w14:paraId="6A433A6C" w14:textId="77777777" w:rsidR="00690DAC" w:rsidRPr="00177569" w:rsidRDefault="00690DAC" w:rsidP="00B145C2">
            <w:pPr>
              <w:jc w:val="center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  <w:tc>
          <w:tcPr>
            <w:tcW w:w="1843" w:type="dxa"/>
            <w:vAlign w:val="center"/>
          </w:tcPr>
          <w:p w14:paraId="30253E97" w14:textId="77777777" w:rsidR="00690DAC" w:rsidRPr="00177569" w:rsidRDefault="00690DAC" w:rsidP="00B145C2">
            <w:pPr>
              <w:jc w:val="center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1FDEFC47" w14:textId="77777777" w:rsidR="00690DAC" w:rsidRPr="00177569" w:rsidRDefault="00690DAC" w:rsidP="00B145C2">
            <w:pPr>
              <w:jc w:val="center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  <w:tc>
          <w:tcPr>
            <w:tcW w:w="1926" w:type="dxa"/>
            <w:vAlign w:val="center"/>
          </w:tcPr>
          <w:p w14:paraId="4880E5F7" w14:textId="77777777" w:rsidR="00690DAC" w:rsidRPr="00177569" w:rsidRDefault="00690DAC" w:rsidP="00B145C2">
            <w:pPr>
              <w:jc w:val="center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</w:tr>
      <w:tr w:rsidR="00690DAC" w:rsidRPr="00177569" w14:paraId="3E9FD830" w14:textId="77777777" w:rsidTr="00A636D9">
        <w:trPr>
          <w:trHeight w:val="567"/>
        </w:trPr>
        <w:tc>
          <w:tcPr>
            <w:tcW w:w="2263" w:type="dxa"/>
            <w:vAlign w:val="center"/>
          </w:tcPr>
          <w:p w14:paraId="5632D31D" w14:textId="77777777" w:rsidR="00690DAC" w:rsidRPr="00177569" w:rsidRDefault="00690DAC" w:rsidP="00B145C2">
            <w:pPr>
              <w:jc w:val="center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  <w:r w:rsidRPr="00177569">
              <w:rPr>
                <w:rFonts w:ascii="Lato" w:hAnsi="Lato"/>
                <w:sz w:val="20"/>
                <w:szCs w:val="20"/>
                <w:lang w:val="en-GB"/>
              </w:rPr>
              <w:t>Digital Skills</w:t>
            </w:r>
          </w:p>
        </w:tc>
        <w:tc>
          <w:tcPr>
            <w:tcW w:w="1843" w:type="dxa"/>
            <w:gridSpan w:val="2"/>
            <w:vAlign w:val="center"/>
          </w:tcPr>
          <w:p w14:paraId="76D9DB3F" w14:textId="77777777" w:rsidR="00690DAC" w:rsidRPr="00177569" w:rsidRDefault="00690DAC" w:rsidP="00B145C2">
            <w:pPr>
              <w:jc w:val="center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  <w:tc>
          <w:tcPr>
            <w:tcW w:w="1843" w:type="dxa"/>
            <w:vAlign w:val="center"/>
          </w:tcPr>
          <w:p w14:paraId="1EBCE651" w14:textId="77777777" w:rsidR="00690DAC" w:rsidRPr="00177569" w:rsidRDefault="00690DAC" w:rsidP="00B145C2">
            <w:pPr>
              <w:jc w:val="center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4FDC7097" w14:textId="77777777" w:rsidR="00690DAC" w:rsidRPr="00177569" w:rsidRDefault="00690DAC" w:rsidP="00B145C2">
            <w:pPr>
              <w:jc w:val="center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  <w:tc>
          <w:tcPr>
            <w:tcW w:w="1926" w:type="dxa"/>
            <w:vAlign w:val="center"/>
          </w:tcPr>
          <w:p w14:paraId="56D82F6A" w14:textId="77777777" w:rsidR="00690DAC" w:rsidRPr="00177569" w:rsidRDefault="00690DAC" w:rsidP="00B145C2">
            <w:pPr>
              <w:jc w:val="center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</w:tr>
      <w:tr w:rsidR="00690DAC" w:rsidRPr="00177569" w14:paraId="02B435AB" w14:textId="77777777" w:rsidTr="00A636D9">
        <w:trPr>
          <w:trHeight w:val="567"/>
        </w:trPr>
        <w:tc>
          <w:tcPr>
            <w:tcW w:w="2263" w:type="dxa"/>
            <w:vAlign w:val="center"/>
          </w:tcPr>
          <w:p w14:paraId="15358BBF" w14:textId="77777777" w:rsidR="00690DAC" w:rsidRPr="00177569" w:rsidRDefault="00690DAC" w:rsidP="00B145C2">
            <w:pPr>
              <w:jc w:val="center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  <w:r w:rsidRPr="00177569">
              <w:rPr>
                <w:rFonts w:ascii="Lato" w:hAnsi="Lato"/>
                <w:sz w:val="20"/>
                <w:szCs w:val="20"/>
                <w:lang w:val="en-GB"/>
              </w:rPr>
              <w:t>Positive attitude/behaviours</w:t>
            </w:r>
          </w:p>
        </w:tc>
        <w:tc>
          <w:tcPr>
            <w:tcW w:w="1843" w:type="dxa"/>
            <w:gridSpan w:val="2"/>
            <w:vAlign w:val="center"/>
          </w:tcPr>
          <w:p w14:paraId="423EDDDA" w14:textId="77777777" w:rsidR="00690DAC" w:rsidRPr="00177569" w:rsidRDefault="00690DAC" w:rsidP="00B145C2">
            <w:pPr>
              <w:jc w:val="center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  <w:tc>
          <w:tcPr>
            <w:tcW w:w="1843" w:type="dxa"/>
            <w:vAlign w:val="center"/>
          </w:tcPr>
          <w:p w14:paraId="00D1C845" w14:textId="77777777" w:rsidR="00690DAC" w:rsidRPr="00177569" w:rsidRDefault="00690DAC" w:rsidP="00B145C2">
            <w:pPr>
              <w:jc w:val="center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0AFCAAE7" w14:textId="77777777" w:rsidR="00690DAC" w:rsidRPr="00177569" w:rsidRDefault="00690DAC" w:rsidP="00B145C2">
            <w:pPr>
              <w:jc w:val="center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  <w:tc>
          <w:tcPr>
            <w:tcW w:w="1926" w:type="dxa"/>
            <w:vAlign w:val="center"/>
          </w:tcPr>
          <w:p w14:paraId="1A351D5D" w14:textId="77777777" w:rsidR="00690DAC" w:rsidRPr="00177569" w:rsidRDefault="00690DAC" w:rsidP="00B145C2">
            <w:pPr>
              <w:jc w:val="center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</w:tr>
      <w:tr w:rsidR="00690DAC" w:rsidRPr="00177569" w14:paraId="3FBB0452" w14:textId="77777777" w:rsidTr="00A636D9">
        <w:trPr>
          <w:trHeight w:val="567"/>
        </w:trPr>
        <w:tc>
          <w:tcPr>
            <w:tcW w:w="2263" w:type="dxa"/>
            <w:vAlign w:val="center"/>
          </w:tcPr>
          <w:p w14:paraId="567B97C8" w14:textId="77777777" w:rsidR="00690DAC" w:rsidRPr="00177569" w:rsidRDefault="00690DAC" w:rsidP="00B145C2">
            <w:pPr>
              <w:jc w:val="center"/>
              <w:rPr>
                <w:rFonts w:ascii="Lato" w:hAnsi="Lato"/>
                <w:sz w:val="20"/>
                <w:szCs w:val="20"/>
                <w:lang w:val="en-GB"/>
              </w:rPr>
            </w:pPr>
            <w:r w:rsidRPr="00177569">
              <w:rPr>
                <w:rFonts w:ascii="Lato" w:hAnsi="Lato"/>
                <w:sz w:val="20"/>
                <w:szCs w:val="20"/>
                <w:lang w:val="en-GB"/>
              </w:rPr>
              <w:t>Industry-relevant technical knowledge and skills</w:t>
            </w:r>
          </w:p>
        </w:tc>
        <w:tc>
          <w:tcPr>
            <w:tcW w:w="1843" w:type="dxa"/>
            <w:gridSpan w:val="2"/>
            <w:vAlign w:val="center"/>
          </w:tcPr>
          <w:p w14:paraId="5E7AADC2" w14:textId="77777777" w:rsidR="00690DAC" w:rsidRPr="00177569" w:rsidRDefault="00690DAC" w:rsidP="00B145C2">
            <w:pPr>
              <w:jc w:val="center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  <w:tc>
          <w:tcPr>
            <w:tcW w:w="1843" w:type="dxa"/>
            <w:vAlign w:val="center"/>
          </w:tcPr>
          <w:p w14:paraId="2368D953" w14:textId="77777777" w:rsidR="00690DAC" w:rsidRPr="00177569" w:rsidRDefault="00690DAC" w:rsidP="00B145C2">
            <w:pPr>
              <w:jc w:val="center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08660392" w14:textId="77777777" w:rsidR="00690DAC" w:rsidRPr="00177569" w:rsidRDefault="00690DAC" w:rsidP="00B145C2">
            <w:pPr>
              <w:jc w:val="center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  <w:tc>
          <w:tcPr>
            <w:tcW w:w="1926" w:type="dxa"/>
            <w:vAlign w:val="center"/>
          </w:tcPr>
          <w:p w14:paraId="4CA3B747" w14:textId="77777777" w:rsidR="00690DAC" w:rsidRPr="00177569" w:rsidRDefault="00690DAC" w:rsidP="00B145C2">
            <w:pPr>
              <w:jc w:val="center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</w:tr>
      <w:tr w:rsidR="00690DAC" w:rsidRPr="00177569" w14:paraId="13E8082A" w14:textId="77777777" w:rsidTr="00A636D9">
        <w:trPr>
          <w:trHeight w:val="567"/>
        </w:trPr>
        <w:tc>
          <w:tcPr>
            <w:tcW w:w="2263" w:type="dxa"/>
            <w:vAlign w:val="center"/>
          </w:tcPr>
          <w:p w14:paraId="04A19C5A" w14:textId="77777777" w:rsidR="00690DAC" w:rsidRPr="00177569" w:rsidRDefault="00690DAC" w:rsidP="00B145C2">
            <w:pPr>
              <w:jc w:val="center"/>
              <w:rPr>
                <w:rFonts w:ascii="Lato" w:hAnsi="Lato"/>
                <w:sz w:val="20"/>
                <w:szCs w:val="20"/>
                <w:lang w:val="en-GB"/>
              </w:rPr>
            </w:pPr>
            <w:r w:rsidRPr="00177569">
              <w:rPr>
                <w:rFonts w:ascii="Lato" w:hAnsi="Lato"/>
                <w:sz w:val="20"/>
                <w:szCs w:val="20"/>
                <w:lang w:val="en-GB"/>
              </w:rPr>
              <w:t>Study skills</w:t>
            </w:r>
          </w:p>
        </w:tc>
        <w:tc>
          <w:tcPr>
            <w:tcW w:w="1843" w:type="dxa"/>
            <w:gridSpan w:val="2"/>
            <w:vAlign w:val="center"/>
          </w:tcPr>
          <w:p w14:paraId="46F7E503" w14:textId="77777777" w:rsidR="00690DAC" w:rsidRPr="00177569" w:rsidRDefault="00690DAC" w:rsidP="00B145C2">
            <w:pPr>
              <w:jc w:val="center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  <w:tc>
          <w:tcPr>
            <w:tcW w:w="1843" w:type="dxa"/>
            <w:vAlign w:val="center"/>
          </w:tcPr>
          <w:p w14:paraId="2F198666" w14:textId="77777777" w:rsidR="00690DAC" w:rsidRPr="00177569" w:rsidRDefault="00690DAC" w:rsidP="00B145C2">
            <w:pPr>
              <w:jc w:val="center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0145B686" w14:textId="77777777" w:rsidR="00690DAC" w:rsidRPr="00177569" w:rsidRDefault="00690DAC" w:rsidP="00B145C2">
            <w:pPr>
              <w:jc w:val="center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  <w:tc>
          <w:tcPr>
            <w:tcW w:w="1926" w:type="dxa"/>
            <w:vAlign w:val="center"/>
          </w:tcPr>
          <w:p w14:paraId="6A77E062" w14:textId="77777777" w:rsidR="00690DAC" w:rsidRPr="00177569" w:rsidRDefault="00690DAC" w:rsidP="00B145C2">
            <w:pPr>
              <w:jc w:val="center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</w:tr>
      <w:tr w:rsidR="00690DAC" w:rsidRPr="00177569" w14:paraId="4333604B" w14:textId="77777777" w:rsidTr="00A636D9">
        <w:trPr>
          <w:trHeight w:val="590"/>
        </w:trPr>
        <w:tc>
          <w:tcPr>
            <w:tcW w:w="2263" w:type="dxa"/>
            <w:vAlign w:val="center"/>
          </w:tcPr>
          <w:p w14:paraId="478DFC2A" w14:textId="77777777" w:rsidR="00690DAC" w:rsidRPr="00177569" w:rsidRDefault="00690DAC" w:rsidP="00B145C2">
            <w:pPr>
              <w:jc w:val="center"/>
              <w:rPr>
                <w:rFonts w:ascii="Lato" w:hAnsi="Lato"/>
                <w:sz w:val="20"/>
                <w:szCs w:val="20"/>
                <w:lang w:val="en-GB"/>
              </w:rPr>
            </w:pPr>
            <w:r w:rsidRPr="00177569">
              <w:rPr>
                <w:rFonts w:ascii="Lato" w:hAnsi="Lato"/>
                <w:sz w:val="20"/>
                <w:szCs w:val="20"/>
                <w:lang w:val="en-GB"/>
              </w:rPr>
              <w:t>Workplace knowledge and skills</w:t>
            </w:r>
          </w:p>
        </w:tc>
        <w:tc>
          <w:tcPr>
            <w:tcW w:w="1843" w:type="dxa"/>
            <w:gridSpan w:val="2"/>
            <w:vAlign w:val="center"/>
          </w:tcPr>
          <w:p w14:paraId="2D0FA6FC" w14:textId="77777777" w:rsidR="00690DAC" w:rsidRPr="00177569" w:rsidRDefault="00690DAC" w:rsidP="00B145C2">
            <w:pPr>
              <w:jc w:val="center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  <w:tc>
          <w:tcPr>
            <w:tcW w:w="1843" w:type="dxa"/>
            <w:vAlign w:val="center"/>
          </w:tcPr>
          <w:p w14:paraId="4C85CF36" w14:textId="77777777" w:rsidR="00690DAC" w:rsidRPr="00177569" w:rsidRDefault="00690DAC" w:rsidP="00B145C2">
            <w:pPr>
              <w:jc w:val="center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446B3743" w14:textId="77777777" w:rsidR="00690DAC" w:rsidRPr="00177569" w:rsidRDefault="00690DAC" w:rsidP="00B145C2">
            <w:pPr>
              <w:jc w:val="center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  <w:tc>
          <w:tcPr>
            <w:tcW w:w="1926" w:type="dxa"/>
            <w:vAlign w:val="center"/>
          </w:tcPr>
          <w:p w14:paraId="6033EDB7" w14:textId="77777777" w:rsidR="00690DAC" w:rsidRPr="00177569" w:rsidRDefault="00690DAC" w:rsidP="00B145C2">
            <w:pPr>
              <w:jc w:val="center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</w:p>
        </w:tc>
      </w:tr>
      <w:tr w:rsidR="00690DAC" w:rsidRPr="00177569" w14:paraId="584B4ED6" w14:textId="77777777" w:rsidTr="00B145C2">
        <w:trPr>
          <w:trHeight w:val="1069"/>
        </w:trPr>
        <w:tc>
          <w:tcPr>
            <w:tcW w:w="9576" w:type="dxa"/>
            <w:gridSpan w:val="7"/>
          </w:tcPr>
          <w:p w14:paraId="2501FCC8" w14:textId="77777777" w:rsidR="00690DAC" w:rsidRPr="00177569" w:rsidRDefault="00690DAC" w:rsidP="00B145C2">
            <w:pPr>
              <w:pStyle w:val="Heading2"/>
              <w:spacing w:before="0"/>
              <w:rPr>
                <w:rFonts w:ascii="Lato" w:hAnsi="Lato"/>
                <w:b/>
                <w:bCs/>
                <w:color w:val="auto"/>
                <w:sz w:val="20"/>
                <w:szCs w:val="20"/>
                <w:lang w:val="en-GB"/>
              </w:rPr>
            </w:pPr>
            <w:r w:rsidRPr="00177569">
              <w:rPr>
                <w:rFonts w:ascii="Lato" w:hAnsi="Lato"/>
                <w:b/>
                <w:bCs/>
                <w:color w:val="auto"/>
                <w:sz w:val="20"/>
                <w:szCs w:val="20"/>
                <w:lang w:val="en-GB"/>
              </w:rPr>
              <w:t>2: What am I most proud of?</w:t>
            </w:r>
          </w:p>
        </w:tc>
      </w:tr>
      <w:tr w:rsidR="00690DAC" w:rsidRPr="00177569" w14:paraId="420A0E71" w14:textId="77777777" w:rsidTr="00B145C2">
        <w:trPr>
          <w:trHeight w:val="985"/>
        </w:trPr>
        <w:tc>
          <w:tcPr>
            <w:tcW w:w="9576" w:type="dxa"/>
            <w:gridSpan w:val="7"/>
          </w:tcPr>
          <w:p w14:paraId="5C1C3AD6" w14:textId="77777777" w:rsidR="00690DAC" w:rsidRPr="00177569" w:rsidRDefault="00690DAC" w:rsidP="00B145C2">
            <w:pPr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  <w:r w:rsidRPr="00177569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>3: What do I find most challenging?</w:t>
            </w:r>
          </w:p>
        </w:tc>
      </w:tr>
      <w:tr w:rsidR="00690DAC" w:rsidRPr="00177569" w14:paraId="16F1B944" w14:textId="77777777" w:rsidTr="00B145C2">
        <w:trPr>
          <w:trHeight w:val="1113"/>
        </w:trPr>
        <w:tc>
          <w:tcPr>
            <w:tcW w:w="9576" w:type="dxa"/>
            <w:gridSpan w:val="7"/>
          </w:tcPr>
          <w:p w14:paraId="16D8D1B5" w14:textId="77777777" w:rsidR="00690DAC" w:rsidRPr="00177569" w:rsidRDefault="00690DAC" w:rsidP="00B145C2">
            <w:pPr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  <w:r w:rsidRPr="00177569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>4: My personal goals for the next review are:</w:t>
            </w:r>
          </w:p>
        </w:tc>
      </w:tr>
      <w:tr w:rsidR="00690DAC" w:rsidRPr="00177569" w14:paraId="5800925D" w14:textId="77777777" w:rsidTr="00B145C2">
        <w:trPr>
          <w:trHeight w:val="988"/>
        </w:trPr>
        <w:tc>
          <w:tcPr>
            <w:tcW w:w="9576" w:type="dxa"/>
            <w:gridSpan w:val="7"/>
          </w:tcPr>
          <w:p w14:paraId="525D1522" w14:textId="77777777" w:rsidR="00690DAC" w:rsidRPr="00177569" w:rsidRDefault="00690DAC" w:rsidP="00B145C2">
            <w:pPr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  <w:r w:rsidRPr="00177569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>5: Support I would find helpful:</w:t>
            </w:r>
          </w:p>
        </w:tc>
      </w:tr>
      <w:tr w:rsidR="00690DAC" w:rsidRPr="00177569" w14:paraId="01BBEFA6" w14:textId="77777777" w:rsidTr="00A636D9">
        <w:trPr>
          <w:trHeight w:val="454"/>
        </w:trPr>
        <w:tc>
          <w:tcPr>
            <w:tcW w:w="3821" w:type="dxa"/>
            <w:gridSpan w:val="2"/>
            <w:vAlign w:val="center"/>
          </w:tcPr>
          <w:p w14:paraId="28FBF1E6" w14:textId="6B27D4BB" w:rsidR="00690DAC" w:rsidRPr="00177569" w:rsidRDefault="00690DAC" w:rsidP="00A636D9">
            <w:pPr>
              <w:spacing w:after="0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  <w:r w:rsidRPr="00177569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 xml:space="preserve">Student </w:t>
            </w:r>
            <w:r w:rsidR="00177569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>n</w:t>
            </w:r>
            <w:r w:rsidRPr="00177569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>ame:</w:t>
            </w:r>
          </w:p>
        </w:tc>
        <w:tc>
          <w:tcPr>
            <w:tcW w:w="3687" w:type="dxa"/>
            <w:gridSpan w:val="3"/>
            <w:vAlign w:val="center"/>
          </w:tcPr>
          <w:p w14:paraId="647BBE8C" w14:textId="77777777" w:rsidR="00690DAC" w:rsidRPr="00177569" w:rsidRDefault="00690DAC" w:rsidP="00A636D9">
            <w:pPr>
              <w:spacing w:after="0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  <w:r w:rsidRPr="00177569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>Signature:</w:t>
            </w:r>
          </w:p>
        </w:tc>
        <w:tc>
          <w:tcPr>
            <w:tcW w:w="2068" w:type="dxa"/>
            <w:gridSpan w:val="2"/>
            <w:vAlign w:val="center"/>
          </w:tcPr>
          <w:p w14:paraId="7A49F153" w14:textId="77777777" w:rsidR="00690DAC" w:rsidRPr="00177569" w:rsidRDefault="00690DAC" w:rsidP="00A636D9">
            <w:pPr>
              <w:spacing w:after="0"/>
              <w:rPr>
                <w:rFonts w:ascii="Lato" w:hAnsi="Lato"/>
                <w:b/>
                <w:bCs/>
                <w:sz w:val="20"/>
                <w:szCs w:val="20"/>
                <w:lang w:val="en-GB"/>
              </w:rPr>
            </w:pPr>
            <w:r w:rsidRPr="00177569">
              <w:rPr>
                <w:rFonts w:ascii="Lato" w:hAnsi="Lato"/>
                <w:b/>
                <w:bCs/>
                <w:sz w:val="20"/>
                <w:szCs w:val="20"/>
                <w:lang w:val="en-GB"/>
              </w:rPr>
              <w:t>Date:</w:t>
            </w:r>
          </w:p>
        </w:tc>
      </w:tr>
    </w:tbl>
    <w:p w14:paraId="79671371" w14:textId="533025EF" w:rsidR="00400661" w:rsidRPr="00177569" w:rsidRDefault="00400661" w:rsidP="00A060D7">
      <w:pPr>
        <w:pStyle w:val="copy"/>
        <w:rPr>
          <w:rFonts w:ascii="Lato" w:hAnsi="Lato"/>
          <w:sz w:val="20"/>
          <w:szCs w:val="20"/>
        </w:rPr>
      </w:pPr>
    </w:p>
    <w:sectPr w:rsidR="00400661" w:rsidRPr="00177569" w:rsidSect="00D96E82">
      <w:headerReference w:type="default" r:id="rId11"/>
      <w:footerReference w:type="default" r:id="rId12"/>
      <w:pgSz w:w="11906" w:h="16838"/>
      <w:pgMar w:top="1440" w:right="1134" w:bottom="1440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24AB5C3" w14:textId="77777777" w:rsidR="003E63F8" w:rsidRPr="00AC6EEE" w:rsidRDefault="003E63F8" w:rsidP="00186EC4">
      <w:r w:rsidRPr="00AC6EEE">
        <w:separator/>
      </w:r>
    </w:p>
  </w:endnote>
  <w:endnote w:type="continuationSeparator" w:id="0">
    <w:p w14:paraId="744B2F93" w14:textId="77777777" w:rsidR="003E63F8" w:rsidRPr="00AC6EEE" w:rsidRDefault="003E63F8" w:rsidP="00186EC4">
      <w:r w:rsidRPr="00AC6EEE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 Light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" w:fontKey="{8101A4CC-E8B4-4033-9146-D3A2E0289143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2" w:fontKey="{3CE46096-61D1-435B-B8CD-45A107FF3FA4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A7D571E3-2187-429F-BC17-FFF6380D50C0}"/>
    <w:embedBold r:id="rId4" w:fontKey="{B86C496E-9378-4686-873A-CC8698ED52A8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28BAF6A4-5F9B-4600-A8D3-B8967D253164}"/>
    <w:embedBold r:id="rId6" w:fontKey="{BBBD167D-A8AA-45EE-ADAC-8527F6084605}"/>
    <w:embedItalic r:id="rId7" w:fontKey="{1307A21C-BC59-4E8D-B624-64D5CBA17869}"/>
  </w:font>
  <w:font w:name="Hypatia Sans Pro">
    <w:altName w:val="Calibri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8" w:fontKey="{783018B1-F97A-4AEC-94C7-D81838331962}"/>
  </w:font>
  <w:font w:name="Lato">
    <w:altName w:val="Segoe UI"/>
    <w:charset w:val="00"/>
    <w:family w:val="swiss"/>
    <w:pitch w:val="variable"/>
    <w:sig w:usb0="E10002FF" w:usb1="5000ECFF" w:usb2="00000021" w:usb3="00000000" w:csb0="0000019F" w:csb1="00000000"/>
    <w:embedRegular r:id="rId9" w:fontKey="{C5E0DD9C-8C93-4B30-A4EE-BC4A16368E47}"/>
    <w:embedBold r:id="rId10" w:fontKey="{39988898-80B7-44B9-A56E-B2EAAA646FC9}"/>
    <w:embedItalic r:id="rId11" w:fontKey="{EA923400-C796-49BB-B7F9-563A0C4D5ADF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2" w:fontKey="{5A87FE29-6A8D-4C61-A401-78DF01E28591}"/>
    <w:embedBold r:id="rId13" w:fontKey="{5E9168F6-5E40-435A-9EE1-2EEAAA188D10}"/>
  </w:font>
  <w:font w:name="Times">
    <w:altName w:val="Sylfaen"/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4" w:fontKey="{0DDED9D0-1CE7-4633-8B28-0E791A7CFA1A}"/>
  </w:font>
  <w:font w:name="Hypatia Sans Pro Black">
    <w:altName w:val="Hypatia Sans Pro Black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Lato Medium">
    <w:charset w:val="00"/>
    <w:family w:val="swiss"/>
    <w:pitch w:val="variable"/>
    <w:sig w:usb0="E10002FF" w:usb1="5000ECFF" w:usb2="00000021" w:usb3="00000000" w:csb0="0000019F" w:csb1="00000000"/>
    <w:embedRegular r:id="rId15" w:fontKey="{955FF50C-8A67-4231-8206-79BA02FAD6CE}"/>
  </w:font>
  <w:font w:name="Bebas Neue">
    <w:altName w:val="Bebas Neue"/>
    <w:charset w:val="00"/>
    <w:family w:val="swiss"/>
    <w:pitch w:val="variable"/>
    <w:sig w:usb0="00000007" w:usb1="00000001" w:usb2="00000000" w:usb3="00000000" w:csb0="00000093" w:csb1="00000000"/>
    <w:embedRegular r:id="rId16" w:fontKey="{00E7BC08-349C-4B13-8A81-C04D9D2C4ADE}"/>
    <w:embedBold r:id="rId17" w:fontKey="{E4ED28F4-323D-4F14-B3B8-3A42D737BD97}"/>
  </w:font>
  <w:font w:name="Lato Black">
    <w:altName w:val="Lato Black"/>
    <w:charset w:val="00"/>
    <w:family w:val="swiss"/>
    <w:pitch w:val="variable"/>
    <w:sig w:usb0="E10002FF" w:usb1="5000ECFF" w:usb2="00000021" w:usb3="00000000" w:csb0="0000019F" w:csb1="00000000"/>
    <w:embedRegular r:id="rId18" w:fontKey="{3605320D-98C8-42CB-B0A5-3A150A54755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748290" w14:textId="77777777" w:rsidR="00606234" w:rsidRPr="00AC6EEE" w:rsidRDefault="00D96E82" w:rsidP="00186EC4">
    <w:pPr>
      <w:pStyle w:val="Footer"/>
    </w:pPr>
    <w:r w:rsidRPr="00AC6EEE">
      <w:rPr>
        <w:noProof/>
        <w:sz w:val="72"/>
        <w:szCs w:val="72"/>
      </w:rPr>
      <w:drawing>
        <wp:anchor distT="0" distB="0" distL="114300" distR="114300" simplePos="0" relativeHeight="251661312" behindDoc="1" locked="0" layoutInCell="1" allowOverlap="1" wp14:anchorId="61A9216A" wp14:editId="3073C629">
          <wp:simplePos x="0" y="0"/>
          <wp:positionH relativeFrom="column">
            <wp:posOffset>-719528</wp:posOffset>
          </wp:positionH>
          <wp:positionV relativeFrom="paragraph">
            <wp:posOffset>74316</wp:posOffset>
          </wp:positionV>
          <wp:extent cx="7567930" cy="571500"/>
          <wp:effectExtent l="0" t="0" r="1270" b="0"/>
          <wp:wrapNone/>
          <wp:docPr id="9" name="Picture 9" descr="Background patter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Background pattern&#10;&#10;Description automatically generated with medium confidenc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94656"/>
                  <a:stretch/>
                </pic:blipFill>
                <pic:spPr bwMode="auto">
                  <a:xfrm>
                    <a:off x="0" y="0"/>
                    <a:ext cx="7567930" cy="5715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EBA34BC" w14:textId="77777777" w:rsidR="003E63F8" w:rsidRPr="00AC6EEE" w:rsidRDefault="003E63F8" w:rsidP="00186EC4">
      <w:r w:rsidRPr="00AC6EEE">
        <w:separator/>
      </w:r>
    </w:p>
  </w:footnote>
  <w:footnote w:type="continuationSeparator" w:id="0">
    <w:p w14:paraId="468ABA68" w14:textId="77777777" w:rsidR="003E63F8" w:rsidRPr="00AC6EEE" w:rsidRDefault="003E63F8" w:rsidP="00186EC4">
      <w:r w:rsidRPr="00AC6EEE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4133E1" w14:textId="5A5C8A8C" w:rsidR="00606234" w:rsidRPr="00AC6EEE" w:rsidRDefault="00D96E82" w:rsidP="00186EC4">
    <w:pPr>
      <w:pStyle w:val="Header"/>
    </w:pPr>
    <w:r w:rsidRPr="00AC6EEE">
      <w:rPr>
        <w:noProof/>
        <w:sz w:val="72"/>
        <w:szCs w:val="72"/>
      </w:rPr>
      <w:drawing>
        <wp:anchor distT="0" distB="0" distL="114300" distR="114300" simplePos="0" relativeHeight="251659264" behindDoc="1" locked="0" layoutInCell="1" allowOverlap="1" wp14:anchorId="7B3391CA" wp14:editId="046CEC12">
          <wp:simplePos x="0" y="0"/>
          <wp:positionH relativeFrom="column">
            <wp:posOffset>-719528</wp:posOffset>
          </wp:positionH>
          <wp:positionV relativeFrom="paragraph">
            <wp:posOffset>-450340</wp:posOffset>
          </wp:positionV>
          <wp:extent cx="7568347" cy="1607185"/>
          <wp:effectExtent l="0" t="0" r="1270" b="5715"/>
          <wp:wrapNone/>
          <wp:docPr id="8" name="Picture 8" descr="Background patter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Background pattern&#10;&#10;Description automatically generated with medium confidenc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4987"/>
                  <a:stretch/>
                </pic:blipFill>
                <pic:spPr bwMode="auto">
                  <a:xfrm>
                    <a:off x="0" y="0"/>
                    <a:ext cx="7568347" cy="160718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9878B63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01EE442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32A2F12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A34523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3028D4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6BE91F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605AF5F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CBA64CF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650E61F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369A080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00846D8"/>
    <w:multiLevelType w:val="hybridMultilevel"/>
    <w:tmpl w:val="0D2C98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FDA3612"/>
    <w:multiLevelType w:val="hybridMultilevel"/>
    <w:tmpl w:val="0ACC92E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9DD3674"/>
    <w:multiLevelType w:val="hybridMultilevel"/>
    <w:tmpl w:val="3168A88A"/>
    <w:lvl w:ilvl="0" w:tplc="64A20B3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2C220D"/>
    <w:multiLevelType w:val="hybridMultilevel"/>
    <w:tmpl w:val="2222EE7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231DAF"/>
    <w:multiLevelType w:val="hybridMultilevel"/>
    <w:tmpl w:val="1958989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CFF46CC"/>
    <w:multiLevelType w:val="hybridMultilevel"/>
    <w:tmpl w:val="8C44B07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024731C"/>
    <w:multiLevelType w:val="hybridMultilevel"/>
    <w:tmpl w:val="5C8838EE"/>
    <w:lvl w:ilvl="0" w:tplc="F6665DBA">
      <w:numFmt w:val="bullet"/>
      <w:lvlText w:val="•"/>
      <w:lvlJc w:val="left"/>
      <w:pPr>
        <w:ind w:left="750" w:hanging="375"/>
      </w:pPr>
      <w:rPr>
        <w:rFonts w:ascii="Segoe UI Light" w:eastAsia="Verdana" w:hAnsi="Segoe UI Light" w:cs="Segoe UI Light" w:hint="default"/>
      </w:rPr>
    </w:lvl>
    <w:lvl w:ilvl="1" w:tplc="04090003" w:tentative="1">
      <w:start w:val="1"/>
      <w:numFmt w:val="bullet"/>
      <w:lvlText w:val="o"/>
      <w:lvlJc w:val="left"/>
      <w:pPr>
        <w:ind w:left="14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</w:abstractNum>
  <w:abstractNum w:abstractNumId="17" w15:restartNumberingAfterBreak="0">
    <w:nsid w:val="442A3718"/>
    <w:multiLevelType w:val="hybridMultilevel"/>
    <w:tmpl w:val="A26C921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5E2B6D35"/>
    <w:multiLevelType w:val="hybridMultilevel"/>
    <w:tmpl w:val="BD08550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81961AA"/>
    <w:multiLevelType w:val="hybridMultilevel"/>
    <w:tmpl w:val="FF22585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696D44CB"/>
    <w:multiLevelType w:val="hybridMultilevel"/>
    <w:tmpl w:val="AD14610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D3A2826"/>
    <w:multiLevelType w:val="hybridMultilevel"/>
    <w:tmpl w:val="D0B89C9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FB12278"/>
    <w:multiLevelType w:val="hybridMultilevel"/>
    <w:tmpl w:val="0AD4D3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8731C3D"/>
    <w:multiLevelType w:val="hybridMultilevel"/>
    <w:tmpl w:val="407A159C"/>
    <w:lvl w:ilvl="0" w:tplc="78920916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71873556">
    <w:abstractNumId w:val="20"/>
  </w:num>
  <w:num w:numId="2" w16cid:durableId="2007249744">
    <w:abstractNumId w:val="15"/>
  </w:num>
  <w:num w:numId="3" w16cid:durableId="327364335">
    <w:abstractNumId w:val="13"/>
  </w:num>
  <w:num w:numId="4" w16cid:durableId="3015785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898659392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44720056">
    <w:abstractNumId w:val="21"/>
  </w:num>
  <w:num w:numId="7" w16cid:durableId="1055545664">
    <w:abstractNumId w:val="10"/>
  </w:num>
  <w:num w:numId="8" w16cid:durableId="1042754733">
    <w:abstractNumId w:val="16"/>
  </w:num>
  <w:num w:numId="9" w16cid:durableId="917322937">
    <w:abstractNumId w:val="23"/>
  </w:num>
  <w:num w:numId="10" w16cid:durableId="1013190749">
    <w:abstractNumId w:val="0"/>
  </w:num>
  <w:num w:numId="11" w16cid:durableId="1930650531">
    <w:abstractNumId w:val="1"/>
  </w:num>
  <w:num w:numId="12" w16cid:durableId="1308511527">
    <w:abstractNumId w:val="2"/>
  </w:num>
  <w:num w:numId="13" w16cid:durableId="388306197">
    <w:abstractNumId w:val="3"/>
  </w:num>
  <w:num w:numId="14" w16cid:durableId="2072314791">
    <w:abstractNumId w:val="8"/>
  </w:num>
  <w:num w:numId="15" w16cid:durableId="919170468">
    <w:abstractNumId w:val="4"/>
  </w:num>
  <w:num w:numId="16" w16cid:durableId="1477987122">
    <w:abstractNumId w:val="5"/>
  </w:num>
  <w:num w:numId="17" w16cid:durableId="1155990345">
    <w:abstractNumId w:val="6"/>
  </w:num>
  <w:num w:numId="18" w16cid:durableId="1828210026">
    <w:abstractNumId w:val="7"/>
  </w:num>
  <w:num w:numId="19" w16cid:durableId="1846819228">
    <w:abstractNumId w:val="9"/>
  </w:num>
  <w:num w:numId="20" w16cid:durableId="759563224">
    <w:abstractNumId w:val="18"/>
  </w:num>
  <w:num w:numId="21" w16cid:durableId="941424711">
    <w:abstractNumId w:val="11"/>
  </w:num>
  <w:num w:numId="22" w16cid:durableId="2020887352">
    <w:abstractNumId w:val="22"/>
  </w:num>
  <w:num w:numId="23" w16cid:durableId="1870101161">
    <w:abstractNumId w:val="14"/>
  </w:num>
  <w:num w:numId="24" w16cid:durableId="471868760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activeWritingStyle w:appName="MSWord" w:lang="en-US" w:vendorID="64" w:dllVersion="4096" w:nlCheck="1" w:checkStyle="0"/>
  <w:activeWritingStyle w:appName="MSWord" w:lang="en-GB" w:vendorID="64" w:dllVersion="4096" w:nlCheck="1" w:checkStyle="0"/>
  <w:activeWritingStyle w:appName="MSWord" w:lang="es-ES_tradnl" w:vendorID="64" w:dllVersion="4096" w:nlCheck="1" w:checkStyle="0"/>
  <w:activeWritingStyle w:appName="MSWord" w:lang="en-GB" w:vendorID="64" w:dllVersion="0" w:nlCheck="1" w:checkStyle="0"/>
  <w:activeWritingStyle w:appName="MSWord" w:lang="en-GB" w:vendorID="64" w:dllVersion="6" w:nlCheck="1" w:checkStyle="1"/>
  <w:activeWritingStyle w:appName="MSWord" w:lang="es-ES" w:vendorID="64" w:dllVersion="4096" w:nlCheck="1" w:checkStyle="0"/>
  <w:activeWritingStyle w:appName="MSWord" w:lang="es-ES" w:vendorID="64" w:dllVersion="0" w:nlCheck="1" w:checkStyle="0"/>
  <w:activeWritingStyle w:appName="MSWord" w:lang="es-ES_tradnl" w:vendorID="64" w:dllVersion="0" w:nlCheck="1" w:checkStyle="0"/>
  <w:proofState w:spelling="clean" w:grammar="clean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MDE2NzUyNTE1MjY2NTFS0lEKTi0uzszPAykwrAUANdWgNiwAAAA="/>
  </w:docVars>
  <w:rsids>
    <w:rsidRoot w:val="00F87464"/>
    <w:rsid w:val="00001E81"/>
    <w:rsid w:val="00026EA8"/>
    <w:rsid w:val="000474CD"/>
    <w:rsid w:val="00090681"/>
    <w:rsid w:val="000B0AA7"/>
    <w:rsid w:val="000C4BBF"/>
    <w:rsid w:val="000C5DAC"/>
    <w:rsid w:val="000C7A85"/>
    <w:rsid w:val="00143E14"/>
    <w:rsid w:val="00146B9A"/>
    <w:rsid w:val="00155039"/>
    <w:rsid w:val="0015709A"/>
    <w:rsid w:val="00177569"/>
    <w:rsid w:val="00186EC4"/>
    <w:rsid w:val="001A11BC"/>
    <w:rsid w:val="001A75FF"/>
    <w:rsid w:val="001D1128"/>
    <w:rsid w:val="001D5CB1"/>
    <w:rsid w:val="001E5C1F"/>
    <w:rsid w:val="002054A0"/>
    <w:rsid w:val="00235579"/>
    <w:rsid w:val="00246EAC"/>
    <w:rsid w:val="00257F4E"/>
    <w:rsid w:val="0026428C"/>
    <w:rsid w:val="00276291"/>
    <w:rsid w:val="00280EC8"/>
    <w:rsid w:val="00284E3D"/>
    <w:rsid w:val="00285572"/>
    <w:rsid w:val="002A70D2"/>
    <w:rsid w:val="002C1EB1"/>
    <w:rsid w:val="002C6569"/>
    <w:rsid w:val="00301F13"/>
    <w:rsid w:val="003023CA"/>
    <w:rsid w:val="00303699"/>
    <w:rsid w:val="00311C3F"/>
    <w:rsid w:val="00314450"/>
    <w:rsid w:val="00325FCC"/>
    <w:rsid w:val="00382E32"/>
    <w:rsid w:val="003B2037"/>
    <w:rsid w:val="003C3244"/>
    <w:rsid w:val="003C3D64"/>
    <w:rsid w:val="003D35D4"/>
    <w:rsid w:val="003E63F8"/>
    <w:rsid w:val="003E72A2"/>
    <w:rsid w:val="003F007C"/>
    <w:rsid w:val="00400661"/>
    <w:rsid w:val="0041566A"/>
    <w:rsid w:val="00466405"/>
    <w:rsid w:val="00486FF0"/>
    <w:rsid w:val="00487E4F"/>
    <w:rsid w:val="004B230E"/>
    <w:rsid w:val="004D500E"/>
    <w:rsid w:val="004E72F6"/>
    <w:rsid w:val="00532DB6"/>
    <w:rsid w:val="00535AEC"/>
    <w:rsid w:val="00544CC2"/>
    <w:rsid w:val="0057101F"/>
    <w:rsid w:val="00574154"/>
    <w:rsid w:val="00587C3A"/>
    <w:rsid w:val="005E3D50"/>
    <w:rsid w:val="00606234"/>
    <w:rsid w:val="006063CC"/>
    <w:rsid w:val="00632B83"/>
    <w:rsid w:val="006378A3"/>
    <w:rsid w:val="006522FE"/>
    <w:rsid w:val="00670E3A"/>
    <w:rsid w:val="00671709"/>
    <w:rsid w:val="006739F8"/>
    <w:rsid w:val="00690DAC"/>
    <w:rsid w:val="0069357B"/>
    <w:rsid w:val="006D728A"/>
    <w:rsid w:val="006F24FE"/>
    <w:rsid w:val="006F408E"/>
    <w:rsid w:val="00707927"/>
    <w:rsid w:val="0072345C"/>
    <w:rsid w:val="00732090"/>
    <w:rsid w:val="00761E25"/>
    <w:rsid w:val="00774E02"/>
    <w:rsid w:val="00780EF9"/>
    <w:rsid w:val="007836D4"/>
    <w:rsid w:val="007957FA"/>
    <w:rsid w:val="007B5CED"/>
    <w:rsid w:val="007D1618"/>
    <w:rsid w:val="007F783B"/>
    <w:rsid w:val="0081323D"/>
    <w:rsid w:val="00845747"/>
    <w:rsid w:val="00862977"/>
    <w:rsid w:val="0088324D"/>
    <w:rsid w:val="008835D6"/>
    <w:rsid w:val="008837F9"/>
    <w:rsid w:val="008C5D5F"/>
    <w:rsid w:val="008E79CC"/>
    <w:rsid w:val="00906A34"/>
    <w:rsid w:val="00916B15"/>
    <w:rsid w:val="00922C7B"/>
    <w:rsid w:val="00965729"/>
    <w:rsid w:val="009716FE"/>
    <w:rsid w:val="009871DC"/>
    <w:rsid w:val="009D79D8"/>
    <w:rsid w:val="00A00731"/>
    <w:rsid w:val="00A03DBF"/>
    <w:rsid w:val="00A05B66"/>
    <w:rsid w:val="00A060D7"/>
    <w:rsid w:val="00A31FC7"/>
    <w:rsid w:val="00A57FAB"/>
    <w:rsid w:val="00A636D9"/>
    <w:rsid w:val="00A63B30"/>
    <w:rsid w:val="00AC6EEE"/>
    <w:rsid w:val="00AD0B1B"/>
    <w:rsid w:val="00AE51B3"/>
    <w:rsid w:val="00B235BA"/>
    <w:rsid w:val="00B36933"/>
    <w:rsid w:val="00B43FC6"/>
    <w:rsid w:val="00B448D1"/>
    <w:rsid w:val="00B651CD"/>
    <w:rsid w:val="00B767C3"/>
    <w:rsid w:val="00B86BC6"/>
    <w:rsid w:val="00B92915"/>
    <w:rsid w:val="00BA455F"/>
    <w:rsid w:val="00BB6F12"/>
    <w:rsid w:val="00BD0C21"/>
    <w:rsid w:val="00BE4E9A"/>
    <w:rsid w:val="00BF1E30"/>
    <w:rsid w:val="00BF775B"/>
    <w:rsid w:val="00C14BDB"/>
    <w:rsid w:val="00C1570E"/>
    <w:rsid w:val="00C26541"/>
    <w:rsid w:val="00C71D17"/>
    <w:rsid w:val="00CA1752"/>
    <w:rsid w:val="00CD4720"/>
    <w:rsid w:val="00CF71A1"/>
    <w:rsid w:val="00D166E6"/>
    <w:rsid w:val="00D273E2"/>
    <w:rsid w:val="00D4494D"/>
    <w:rsid w:val="00D51389"/>
    <w:rsid w:val="00D52E34"/>
    <w:rsid w:val="00D96E82"/>
    <w:rsid w:val="00DD2542"/>
    <w:rsid w:val="00E00036"/>
    <w:rsid w:val="00E101BC"/>
    <w:rsid w:val="00E45761"/>
    <w:rsid w:val="00E9643E"/>
    <w:rsid w:val="00EA3FFF"/>
    <w:rsid w:val="00EC7A81"/>
    <w:rsid w:val="00ED1AD4"/>
    <w:rsid w:val="00ED49B8"/>
    <w:rsid w:val="00EE7003"/>
    <w:rsid w:val="00EF294B"/>
    <w:rsid w:val="00F04ABB"/>
    <w:rsid w:val="00F22187"/>
    <w:rsid w:val="00F25880"/>
    <w:rsid w:val="00F30A45"/>
    <w:rsid w:val="00F364CB"/>
    <w:rsid w:val="00F87464"/>
    <w:rsid w:val="00F965D4"/>
    <w:rsid w:val="00FA17B3"/>
    <w:rsid w:val="00FB50A3"/>
    <w:rsid w:val="00FD1A00"/>
    <w:rsid w:val="00FF0F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A18363D"/>
  <w15:chartTrackingRefBased/>
  <w15:docId w15:val="{ED1156D3-8B75-47B4-B7FC-7B038038DE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86EC4"/>
    <w:pPr>
      <w:spacing w:after="240" w:line="276" w:lineRule="auto"/>
    </w:pPr>
    <w:rPr>
      <w:rFonts w:ascii="Segoe UI" w:hAnsi="Segoe UI" w:cs="Segoe UI"/>
      <w:color w:val="000000"/>
      <w:sz w:val="24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6063CC"/>
    <w:pPr>
      <w:outlineLvl w:val="0"/>
    </w:pPr>
    <w:rPr>
      <w:rFonts w:ascii="Hypatia Sans Pro" w:hAnsi="Hypatia Sans Pro"/>
      <w:color w:val="00A4D2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690DA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ScheduleHeaderDescription">
    <w:name w:val="Schedule Header Description"/>
    <w:basedOn w:val="Normal"/>
    <w:next w:val="Normal"/>
    <w:rsid w:val="008835D6"/>
    <w:pPr>
      <w:keepNext/>
      <w:jc w:val="center"/>
    </w:pPr>
    <w:rPr>
      <w:b/>
    </w:rPr>
  </w:style>
  <w:style w:type="paragraph" w:styleId="ListParagraph">
    <w:name w:val="List Paragraph"/>
    <w:basedOn w:val="Normal"/>
    <w:uiPriority w:val="34"/>
    <w:qFormat/>
    <w:rsid w:val="00D273E2"/>
    <w:pPr>
      <w:numPr>
        <w:numId w:val="9"/>
      </w:numPr>
      <w:spacing w:after="200"/>
      <w:ind w:left="714" w:hanging="357"/>
      <w:contextualSpacing/>
    </w:pPr>
    <w:rPr>
      <w:rFonts w:ascii="Lato" w:hAnsi="Lato"/>
      <w:lang w:eastAsia="en-GB"/>
    </w:rPr>
  </w:style>
  <w:style w:type="paragraph" w:styleId="EndnoteText">
    <w:name w:val="endnote text"/>
    <w:basedOn w:val="Normal"/>
    <w:link w:val="EndnoteTextChar"/>
    <w:semiHidden/>
    <w:rsid w:val="008835D6"/>
    <w:pPr>
      <w:spacing w:after="0" w:line="240" w:lineRule="auto"/>
    </w:pPr>
    <w:rPr>
      <w:rFonts w:ascii="Times New Roman" w:hAnsi="Times New Roman"/>
      <w:lang w:eastAsia="zh-CN"/>
    </w:rPr>
  </w:style>
  <w:style w:type="character" w:customStyle="1" w:styleId="EndnoteTextChar">
    <w:name w:val="Endnote Text Char"/>
    <w:link w:val="EndnoteText"/>
    <w:semiHidden/>
    <w:rsid w:val="008835D6"/>
    <w:rPr>
      <w:rFonts w:ascii="Times New Roman" w:eastAsia="Times New Roman" w:hAnsi="Times New Roman" w:cs="Times New Roman"/>
      <w:sz w:val="20"/>
      <w:szCs w:val="20"/>
      <w:lang w:val="en-US" w:eastAsia="zh-CN"/>
    </w:rPr>
  </w:style>
  <w:style w:type="character" w:styleId="CommentReference">
    <w:name w:val="annotation reference"/>
    <w:uiPriority w:val="99"/>
    <w:semiHidden/>
    <w:unhideWhenUsed/>
    <w:rsid w:val="00D52E3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52E34"/>
    <w:pPr>
      <w:spacing w:line="240" w:lineRule="auto"/>
    </w:pPr>
  </w:style>
  <w:style w:type="character" w:customStyle="1" w:styleId="CommentTextChar">
    <w:name w:val="Comment Text Char"/>
    <w:link w:val="CommentText"/>
    <w:uiPriority w:val="99"/>
    <w:rsid w:val="00D52E34"/>
    <w:rPr>
      <w:rFonts w:ascii="Tahoma" w:eastAsia="Times New Roman" w:hAnsi="Tahoma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52E34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D52E34"/>
    <w:rPr>
      <w:rFonts w:ascii="Tahoma" w:eastAsia="Times New Roman" w:hAnsi="Tahoma" w:cs="Times New Roman"/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52E34"/>
    <w:pPr>
      <w:spacing w:after="0" w:line="240" w:lineRule="auto"/>
    </w:pPr>
    <w:rPr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D52E34"/>
    <w:rPr>
      <w:rFonts w:ascii="Segoe UI" w:eastAsia="Times New Roman" w:hAnsi="Segoe UI" w:cs="Segoe UI"/>
      <w:sz w:val="18"/>
      <w:szCs w:val="18"/>
    </w:rPr>
  </w:style>
  <w:style w:type="paragraph" w:customStyle="1" w:styleId="BasicParagraph">
    <w:name w:val="[Basic Paragraph]"/>
    <w:basedOn w:val="Normal"/>
    <w:uiPriority w:val="99"/>
    <w:rsid w:val="00314450"/>
    <w:pPr>
      <w:autoSpaceDE w:val="0"/>
      <w:autoSpaceDN w:val="0"/>
      <w:adjustRightInd w:val="0"/>
      <w:spacing w:after="0" w:line="288" w:lineRule="auto"/>
      <w:textAlignment w:val="center"/>
    </w:pPr>
    <w:rPr>
      <w:rFonts w:ascii="Times" w:hAnsi="Times" w:cs="Times"/>
    </w:rPr>
  </w:style>
  <w:style w:type="table" w:styleId="TableGrid">
    <w:name w:val="Table Grid"/>
    <w:basedOn w:val="TableNormal"/>
    <w:uiPriority w:val="59"/>
    <w:rsid w:val="00314450"/>
    <w:rPr>
      <w:rFonts w:eastAsia="Times New Roman"/>
      <w:sz w:val="24"/>
      <w:szCs w:val="24"/>
      <w:lang w:val="es-ES_tradnl"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link w:val="Head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paragraph" w:styleId="Footer">
    <w:name w:val="footer"/>
    <w:basedOn w:val="Normal"/>
    <w:link w:val="Foot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character" w:customStyle="1" w:styleId="Heading1Char">
    <w:name w:val="Heading 1 Char"/>
    <w:link w:val="Heading1"/>
    <w:uiPriority w:val="9"/>
    <w:rsid w:val="006063CC"/>
    <w:rPr>
      <w:rFonts w:ascii="Hypatia Sans Pro" w:hAnsi="Hypatia Sans Pro" w:cs="Segoe UI"/>
      <w:color w:val="00A4D2"/>
      <w:sz w:val="28"/>
      <w:szCs w:val="28"/>
      <w:lang w:val="en-US" w:eastAsia="en-US"/>
    </w:rPr>
  </w:style>
  <w:style w:type="paragraph" w:customStyle="1" w:styleId="Tabletitle">
    <w:name w:val="Table title"/>
    <w:qFormat/>
    <w:rsid w:val="00D4494D"/>
    <w:pPr>
      <w:framePr w:hSpace="180" w:wrap="around" w:vAnchor="text" w:hAnchor="text" w:y="1"/>
      <w:suppressAutoHyphens/>
      <w:snapToGrid w:val="0"/>
      <w:contextualSpacing/>
      <w:suppressOverlap/>
    </w:pPr>
    <w:rPr>
      <w:rFonts w:ascii="Hypatia Sans Pro" w:hAnsi="Hypatia Sans Pro" w:cs="Segoe UI"/>
      <w:b/>
      <w:bCs/>
      <w:color w:val="00A4D2"/>
      <w:sz w:val="28"/>
      <w:szCs w:val="28"/>
      <w:lang w:eastAsia="es-ES"/>
    </w:rPr>
  </w:style>
  <w:style w:type="paragraph" w:styleId="Title">
    <w:name w:val="Title"/>
    <w:basedOn w:val="Normal"/>
    <w:link w:val="TitleChar"/>
    <w:uiPriority w:val="99"/>
    <w:qFormat/>
    <w:rsid w:val="00D166E6"/>
    <w:pPr>
      <w:suppressAutoHyphens/>
      <w:autoSpaceDE w:val="0"/>
      <w:autoSpaceDN w:val="0"/>
      <w:adjustRightInd w:val="0"/>
      <w:spacing w:after="0" w:line="240" w:lineRule="auto"/>
      <w:textAlignment w:val="center"/>
    </w:pPr>
    <w:rPr>
      <w:rFonts w:ascii="Lato" w:hAnsi="Lato" w:cs="Hypatia Sans Pro Black"/>
      <w:color w:val="13416B"/>
      <w:sz w:val="76"/>
      <w:szCs w:val="60"/>
      <w:lang w:eastAsia="en-GB"/>
    </w:rPr>
  </w:style>
  <w:style w:type="character" w:customStyle="1" w:styleId="TitleChar">
    <w:name w:val="Title Char"/>
    <w:link w:val="Title"/>
    <w:uiPriority w:val="99"/>
    <w:rsid w:val="00D166E6"/>
    <w:rPr>
      <w:rFonts w:ascii="Lato" w:hAnsi="Lato" w:cs="Hypatia Sans Pro Black"/>
      <w:color w:val="13416B"/>
      <w:sz w:val="76"/>
      <w:szCs w:val="60"/>
      <w:lang w:val="en-GB"/>
    </w:rPr>
  </w:style>
  <w:style w:type="paragraph" w:customStyle="1" w:styleId="copy">
    <w:name w:val="copy"/>
    <w:basedOn w:val="Normal"/>
    <w:uiPriority w:val="99"/>
    <w:rsid w:val="00A060D7"/>
    <w:pPr>
      <w:suppressAutoHyphens/>
      <w:autoSpaceDE w:val="0"/>
      <w:autoSpaceDN w:val="0"/>
      <w:adjustRightInd w:val="0"/>
      <w:spacing w:before="240"/>
      <w:textAlignment w:val="center"/>
    </w:pPr>
    <w:rPr>
      <w:rFonts w:ascii="Lato Medium" w:hAnsi="Lato Medium" w:cs="Lato Medium"/>
      <w:color w:val="302626"/>
      <w:lang w:eastAsia="en-GB"/>
    </w:rPr>
  </w:style>
  <w:style w:type="paragraph" w:customStyle="1" w:styleId="entradilla">
    <w:name w:val="entradilla"/>
    <w:basedOn w:val="Subtitle"/>
    <w:uiPriority w:val="99"/>
    <w:rsid w:val="00D166E6"/>
    <w:pPr>
      <w:spacing w:line="240" w:lineRule="auto"/>
    </w:pPr>
    <w:rPr>
      <w:color w:val="808080" w:themeColor="background1" w:themeShade="80"/>
    </w:rPr>
  </w:style>
  <w:style w:type="paragraph" w:styleId="Subtitle">
    <w:name w:val="Subtitle"/>
    <w:basedOn w:val="Normal"/>
    <w:link w:val="SubtitleChar"/>
    <w:uiPriority w:val="99"/>
    <w:qFormat/>
    <w:rsid w:val="00A57FAB"/>
    <w:pPr>
      <w:keepNext/>
      <w:suppressAutoHyphens/>
      <w:autoSpaceDE w:val="0"/>
      <w:autoSpaceDN w:val="0"/>
      <w:adjustRightInd w:val="0"/>
      <w:spacing w:before="283" w:after="0"/>
      <w:textAlignment w:val="center"/>
    </w:pPr>
    <w:rPr>
      <w:rFonts w:ascii="Hypatia Sans Pro" w:hAnsi="Hypatia Sans Pro" w:cs="Bebas Neue"/>
      <w:color w:val="F29114"/>
      <w:sz w:val="48"/>
      <w:szCs w:val="48"/>
      <w:lang w:eastAsia="en-GB"/>
    </w:rPr>
  </w:style>
  <w:style w:type="character" w:customStyle="1" w:styleId="SubtitleChar">
    <w:name w:val="Subtitle Char"/>
    <w:link w:val="Subtitle"/>
    <w:uiPriority w:val="99"/>
    <w:rsid w:val="00A57FAB"/>
    <w:rPr>
      <w:rFonts w:ascii="Hypatia Sans Pro" w:hAnsi="Hypatia Sans Pro" w:cs="Bebas Neue"/>
      <w:color w:val="F29114"/>
      <w:sz w:val="48"/>
      <w:szCs w:val="48"/>
      <w:lang w:val="en-GB"/>
    </w:rPr>
  </w:style>
  <w:style w:type="paragraph" w:customStyle="1" w:styleId="subsubtile">
    <w:name w:val="subsubtile"/>
    <w:basedOn w:val="copy"/>
    <w:uiPriority w:val="99"/>
    <w:rsid w:val="00ED1AD4"/>
    <w:pPr>
      <w:spacing w:before="57"/>
    </w:pPr>
    <w:rPr>
      <w:rFonts w:ascii="Lato Black" w:hAnsi="Lato Black" w:cs="Lato Black"/>
      <w:sz w:val="26"/>
      <w:szCs w:val="26"/>
    </w:rPr>
  </w:style>
  <w:style w:type="paragraph" w:customStyle="1" w:styleId="debajoprecio">
    <w:name w:val="debajo precio"/>
    <w:basedOn w:val="Normal"/>
    <w:uiPriority w:val="99"/>
    <w:rsid w:val="00F30A45"/>
    <w:pPr>
      <w:suppressAutoHyphens/>
      <w:autoSpaceDE w:val="0"/>
      <w:autoSpaceDN w:val="0"/>
      <w:adjustRightInd w:val="0"/>
      <w:spacing w:after="0" w:line="288" w:lineRule="auto"/>
      <w:textAlignment w:val="center"/>
    </w:pPr>
    <w:rPr>
      <w:rFonts w:ascii="Lato Medium" w:hAnsi="Lato Medium" w:cs="Lato Medium"/>
      <w:color w:val="302626"/>
      <w:sz w:val="16"/>
      <w:szCs w:val="16"/>
      <w:lang w:eastAsia="en-GB"/>
    </w:rPr>
  </w:style>
  <w:style w:type="paragraph" w:customStyle="1" w:styleId="Price">
    <w:name w:val="Price"/>
    <w:basedOn w:val="Normal"/>
    <w:uiPriority w:val="99"/>
    <w:rsid w:val="00F30A45"/>
    <w:pPr>
      <w:autoSpaceDE w:val="0"/>
      <w:autoSpaceDN w:val="0"/>
      <w:adjustRightInd w:val="0"/>
      <w:spacing w:after="0" w:line="360" w:lineRule="atLeast"/>
      <w:textAlignment w:val="center"/>
    </w:pPr>
    <w:rPr>
      <w:rFonts w:ascii="Hypatia Sans Pro" w:hAnsi="Hypatia Sans Pro" w:cs="Bebas Neue"/>
      <w:b/>
      <w:bCs/>
      <w:sz w:val="28"/>
      <w:szCs w:val="28"/>
      <w:lang w:eastAsia="en-GB"/>
    </w:rPr>
  </w:style>
  <w:style w:type="paragraph" w:customStyle="1" w:styleId="NoParagraphStyle">
    <w:name w:val="[No Paragraph Style]"/>
    <w:rsid w:val="00ED1AD4"/>
    <w:pPr>
      <w:autoSpaceDE w:val="0"/>
      <w:autoSpaceDN w:val="0"/>
      <w:adjustRightInd w:val="0"/>
      <w:spacing w:line="288" w:lineRule="auto"/>
      <w:textAlignment w:val="center"/>
    </w:pPr>
    <w:rPr>
      <w:rFonts w:ascii="Lato Black" w:hAnsi="Lato Black"/>
      <w:color w:val="000000"/>
      <w:sz w:val="24"/>
      <w:szCs w:val="24"/>
    </w:rPr>
  </w:style>
  <w:style w:type="table" w:styleId="TableGridLight">
    <w:name w:val="Grid Table Light"/>
    <w:basedOn w:val="TableNormal"/>
    <w:uiPriority w:val="40"/>
    <w:rsid w:val="00AD0B1B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customStyle="1" w:styleId="tablecopysmall">
    <w:name w:val="table copy small"/>
    <w:basedOn w:val="copy"/>
    <w:qFormat/>
    <w:rsid w:val="0026428C"/>
    <w:pPr>
      <w:spacing w:before="0" w:after="120"/>
    </w:pPr>
    <w:rPr>
      <w:sz w:val="16"/>
      <w:szCs w:val="16"/>
    </w:rPr>
  </w:style>
  <w:style w:type="paragraph" w:customStyle="1" w:styleId="titletable">
    <w:name w:val="title table"/>
    <w:basedOn w:val="copy"/>
    <w:qFormat/>
    <w:rsid w:val="00587C3A"/>
    <w:pPr>
      <w:spacing w:before="100" w:beforeAutospacing="1" w:after="0"/>
    </w:pPr>
  </w:style>
  <w:style w:type="paragraph" w:customStyle="1" w:styleId="a">
    <w:name w:val="+"/>
    <w:basedOn w:val="debajoprecio"/>
    <w:qFormat/>
    <w:rsid w:val="006522FE"/>
    <w:pPr>
      <w:spacing w:line="276" w:lineRule="auto"/>
    </w:pPr>
    <w:rPr>
      <w:color w:val="F29114"/>
      <w:sz w:val="20"/>
      <w:szCs w:val="20"/>
    </w:rPr>
  </w:style>
  <w:style w:type="paragraph" w:customStyle="1" w:styleId="Default">
    <w:name w:val="Default"/>
    <w:rsid w:val="006F24FE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  <w14:ligatures w14:val="standardContextual"/>
    </w:rPr>
  </w:style>
  <w:style w:type="table" w:customStyle="1" w:styleId="TableGrid1">
    <w:name w:val="Table Grid1"/>
    <w:basedOn w:val="TableNormal"/>
    <w:next w:val="TableGrid"/>
    <w:uiPriority w:val="39"/>
    <w:rsid w:val="006F24FE"/>
    <w:rPr>
      <w:rFonts w:asciiTheme="minorHAnsi" w:eastAsiaTheme="minorHAnsi" w:hAnsiTheme="minorHAnsi" w:cstheme="minorBidi"/>
      <w:kern w:val="2"/>
      <w:sz w:val="24"/>
      <w:szCs w:val="24"/>
      <w:lang w:eastAsia="en-US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2Char">
    <w:name w:val="Heading 2 Char"/>
    <w:basedOn w:val="DefaultParagraphFont"/>
    <w:link w:val="Heading2"/>
    <w:uiPriority w:val="9"/>
    <w:semiHidden/>
    <w:rsid w:val="00690DAC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aul.Bullock\Downloads\Proposal%202023%20(3)%20(1)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9637aa1-7b48-4060-803a-c34c58bc8bfc">
      <Terms xmlns="http://schemas.microsoft.com/office/infopath/2007/PartnerControls"/>
    </lcf76f155ced4ddcb4097134ff3c332f>
    <TaxCatchAll xmlns="be2b0b65-5089-4106-bb34-2edddfc01d42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4943E03D21409458C563385EC82CF9D" ma:contentTypeVersion="16" ma:contentTypeDescription="Create a new document." ma:contentTypeScope="" ma:versionID="6c33236aa19c84073bd918ca3cb867e8">
  <xsd:schema xmlns:xsd="http://www.w3.org/2001/XMLSchema" xmlns:xs="http://www.w3.org/2001/XMLSchema" xmlns:p="http://schemas.microsoft.com/office/2006/metadata/properties" xmlns:ns2="89637aa1-7b48-4060-803a-c34c58bc8bfc" xmlns:ns3="be2b0b65-5089-4106-bb34-2edddfc01d42" targetNamespace="http://schemas.microsoft.com/office/2006/metadata/properties" ma:root="true" ma:fieldsID="13775cba076172efd2c52a4c8e34602a" ns2:_="" ns3:_="">
    <xsd:import namespace="89637aa1-7b48-4060-803a-c34c58bc8bfc"/>
    <xsd:import namespace="be2b0b65-5089-4106-bb34-2edddfc01d4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637aa1-7b48-4060-803a-c34c58bc8bf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b7c6541b-5fbd-4626-9433-52d72c03e0b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hidden="true" ma:internalName="MediaServiceOCR" ma:readOnly="true">
      <xsd:simpleType>
        <xsd:restriction base="dms:Note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2b0b65-5089-4106-bb34-2edddfc01d42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0b4e1055-39ed-4ab2-90b8-c0740928b36e}" ma:internalName="TaxCatchAll" ma:readOnly="false" ma:showField="CatchAllData" ma:web="be2b0b65-5089-4106-bb34-2edddfc01d4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EB8C2D3-6CA4-4B36-98F2-DEBED56396F2}">
  <ds:schemaRefs>
    <ds:schemaRef ds:uri="http://purl.org/dc/elements/1.1/"/>
    <ds:schemaRef ds:uri="http://schemas.microsoft.com/office/2006/documentManagement/types"/>
    <ds:schemaRef ds:uri="http://schemas.openxmlformats.org/package/2006/metadata/core-properties"/>
    <ds:schemaRef ds:uri="http://www.w3.org/XML/1998/namespace"/>
    <ds:schemaRef ds:uri="http://purl.org/dc/dcmitype/"/>
    <ds:schemaRef ds:uri="http://purl.org/dc/terms/"/>
    <ds:schemaRef ds:uri="http://schemas.microsoft.com/office/2006/metadata/properties"/>
    <ds:schemaRef ds:uri="http://schemas.microsoft.com/office/infopath/2007/PartnerControls"/>
    <ds:schemaRef ds:uri="be2b0b65-5089-4106-bb34-2edddfc01d42"/>
    <ds:schemaRef ds:uri="89637aa1-7b48-4060-803a-c34c58bc8bfc"/>
  </ds:schemaRefs>
</ds:datastoreItem>
</file>

<file path=customXml/itemProps2.xml><?xml version="1.0" encoding="utf-8"?>
<ds:datastoreItem xmlns:ds="http://schemas.openxmlformats.org/officeDocument/2006/customXml" ds:itemID="{788C15F6-3759-463A-8382-F872E0DAFD7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9637aa1-7b48-4060-803a-c34c58bc8bfc"/>
    <ds:schemaRef ds:uri="be2b0b65-5089-4106-bb34-2edddfc01d4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DCEE0393-72BA-45C8-918A-A6E46FB6FED6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B50C8E6E-5DD4-4A11-937D-A6DF84850D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Proposal 2023 (3) (1)</Template>
  <TotalTime>6</TotalTime>
  <Pages>1</Pages>
  <Words>104</Words>
  <Characters>560</Characters>
  <Application>Microsoft Office Word</Application>
  <DocSecurity>0</DocSecurity>
  <Lines>70</Lines>
  <Paragraphs>31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 Bullock</dc:creator>
  <cp:keywords/>
  <dc:description/>
  <cp:lastModifiedBy>Stacy Henshall</cp:lastModifiedBy>
  <cp:revision>8</cp:revision>
  <cp:lastPrinted>2020-02-04T08:01:00Z</cp:lastPrinted>
  <dcterms:created xsi:type="dcterms:W3CDTF">2025-10-08T17:36:00Z</dcterms:created>
  <dcterms:modified xsi:type="dcterms:W3CDTF">2025-10-22T09:59:00Z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0x01010004943E03D21409458C563385EC82CF9D</vt:lpwstr>
  </property>
  <property fmtid="{D5CDD505-2E9C-101B-9397-08002B2CF9AE}" pid="3" name="MediaServiceImageTags">
    <vt:lpwstr/>
  </property>
  <property fmtid="{D5CDD505-2E9C-101B-9397-08002B2CF9AE}" pid="4" name="GrammarlyDocumentId">
    <vt:lpwstr>245ff675-5cbe-422c-b17b-9c3ce9a72035</vt:lpwstr>
  </property>
</Properties>
</file>